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1 Welcome back to school!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将图片与相应的国家连线。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47700" cy="720090"/>
            <wp:effectExtent l="0" t="0" r="0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33730" cy="720090"/>
            <wp:effectExtent l="0" t="0" r="13970" b="381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01345" cy="720090"/>
            <wp:effectExtent l="0" t="0" r="8255" b="3810"/>
            <wp:docPr id="4" name="图片 3" descr="11653346_73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11653346_73128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58495" cy="720090"/>
            <wp:effectExtent l="0" t="0" r="8255" b="3810"/>
            <wp:docPr id="2" name="图片 4" descr="长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长城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China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 xml:space="preserve">UK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>C.</w:t>
      </w:r>
      <w:r>
        <w:rPr>
          <w:rFonts w:hint="default" w:ascii="Times New Roman" w:hAnsi="Times New Roman" w:cs="Times New Roman"/>
          <w:sz w:val="24"/>
          <w:szCs w:val="24"/>
        </w:rPr>
        <w:t xml:space="preserve"> USA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>D.</w:t>
      </w:r>
      <w:r>
        <w:rPr>
          <w:rFonts w:hint="default" w:ascii="Times New Roman" w:hAnsi="Times New Roman" w:cs="Times New Roman"/>
          <w:sz w:val="24"/>
          <w:szCs w:val="24"/>
        </w:rPr>
        <w:t xml:space="preserve"> Canada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选出下列每组单词中不同类的一项。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UK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USA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China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USA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UK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Canada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hand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boy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Amy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Mike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Sarah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hello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cat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dog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panda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三、给下列图片选出合适的</w:t>
      </w:r>
      <w:r>
        <w:rPr>
          <w:rFonts w:hint="default" w:ascii="Times New Roman" w:hAnsi="Times New Roman" w:cs="Times New Roman"/>
          <w:sz w:val="24"/>
          <w:szCs w:val="24"/>
        </w:rPr>
        <w:t>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680085" cy="720090"/>
            <wp:effectExtent l="0" t="0" r="5715" b="3810"/>
            <wp:docPr id="3" name="图片 5" descr="微信图片_2018082309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微信图片_201808230923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75945" cy="720090"/>
            <wp:effectExtent l="0" t="0" r="14605" b="3810"/>
            <wp:docPr id="7" name="图片 6" descr="微信图片_2018082309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微信图片_201808230923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802640" cy="720090"/>
            <wp:effectExtent l="0" t="0" r="16510" b="3810"/>
            <wp:docPr id="1" name="图片 7" descr="微信图片_2018082309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微信图片_201808230923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694690" cy="720090"/>
            <wp:effectExtent l="0" t="0" r="10160" b="3810"/>
            <wp:docPr id="5" name="图片 8" descr="微信图片_2018082309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微信图片_201808230923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38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38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I’m Mike. I’m from Canada.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I’m Amy. I’m from the UK.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I’m Wu Yifan. I’m from China.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I’m Sarah. I’m from the USA.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参考</w:t>
      </w:r>
      <w:r>
        <w:rPr>
          <w:rFonts w:hint="default" w:ascii="Times New Roman" w:hAnsi="Times New Roman" w:cs="Times New Roman"/>
          <w:sz w:val="24"/>
          <w:szCs w:val="24"/>
        </w:rPr>
        <w:t>答案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INCLUDEPICTURE  "D:\\景慧\\人教版备课包筛选\\AppData\\Roaming\\Tencent\\Users\\510362569\\QQ\\WinTemp\\RichOle\\$45ESRT{7@%8S~4SCC_QDCM.png" \* MERGEFORMATINET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eastAsia" w:cs="Times New Roman"/>
          <w:sz w:val="24"/>
          <w:szCs w:val="24"/>
          <w:lang w:val="en-US" w:eastAsia="zh-CN"/>
        </w:rPr>
        <w:t>1— B  2— C  3— D  4—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 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三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 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E2F8"/>
    <w:multiLevelType w:val="singleLevel"/>
    <w:tmpl w:val="62ADE2F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535DBC"/>
    <w:rsid w:val="65535DB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2018-09-05T06:13:00Z</dcterms:created>
  <dc:creator>Administrator</dc:creator>
  <cp:lastModifiedBy>Administrator</cp:lastModifiedBy>
  <dcterms:modified xsi:type="dcterms:W3CDTF">2018-09-05T06:13:42Z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